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F99815F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3616E8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7E6E2A16" w:rsidR="003616E8" w:rsidRPr="006B56FD" w:rsidRDefault="00B67D39" w:rsidP="003616E8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3616E8" w:rsidRPr="003616E8">
              <w:rPr>
                <w:rFonts w:asciiTheme="minorHAnsi" w:hAnsiTheme="minorHAnsi" w:cstheme="minorHAnsi"/>
                <w:b/>
              </w:rPr>
              <w:t>Białystok, Elektryczna 13 ,15-950</w:t>
            </w:r>
            <w:r w:rsidR="003616E8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3F4CA6ED" w14:textId="55FC360C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0C8A7A56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3616E8" w:rsidRPr="003616E8">
        <w:rPr>
          <w:rFonts w:cstheme="minorHAnsi"/>
          <w:lang w:eastAsia="pl-PL"/>
        </w:rPr>
        <w:t>POST/DYS/OB/GZ/01517/2026</w:t>
      </w:r>
      <w:r w:rsidRPr="000D24FD">
        <w:rPr>
          <w:rFonts w:cstheme="minorHAnsi"/>
          <w:lang w:eastAsia="pl-PL"/>
        </w:rPr>
        <w:t xml:space="preserve"> prowadzonym w trybie przetargu nieograniczonego pn.</w:t>
      </w:r>
      <w:r w:rsidR="003616E8" w:rsidRPr="003616E8">
        <w:t xml:space="preserve"> </w:t>
      </w:r>
      <w:r w:rsidR="003616E8" w:rsidRPr="003616E8">
        <w:rPr>
          <w:rFonts w:cstheme="minorHAnsi"/>
          <w:lang w:eastAsia="pl-PL"/>
        </w:rPr>
        <w:t>Budowa sieci elektroenergetycznej w celu przyłączenia nowych odbiorców na terenie działalności PGE Dystrybucja S.A. Oddział Białystok Rejonu Energetycznego Bielsk Podlaski - 2 części</w:t>
      </w:r>
      <w:r w:rsidR="003616E8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3616E8">
        <w:rPr>
          <w:rFonts w:cstheme="minorHAnsi"/>
          <w:lang w:eastAsia="pl-PL"/>
        </w:rPr>
        <w:t>5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="003616E8">
        <w:rPr>
          <w:rFonts w:cstheme="minorHAnsi"/>
          <w:lang w:eastAsia="pl-PL"/>
        </w:rPr>
        <w:t>roboty budowlane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0D24FD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14D4A38B" w:rsidR="000D24FD" w:rsidRPr="00DC202A" w:rsidRDefault="003616E8" w:rsidP="00E260FA">
            <w:pPr>
              <w:jc w:val="center"/>
              <w:rPr>
                <w:rFonts w:cstheme="minorHAnsi"/>
              </w:rPr>
            </w:pPr>
            <w:r w:rsidRPr="003616E8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2C106ACC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 w:rsidR="003616E8">
              <w:rPr>
                <w:rFonts w:cstheme="minorHAnsi"/>
              </w:rPr>
              <w:t>robót budowlanych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3616E8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0D24FD" w:rsidRPr="000D24FD" w14:paraId="47694236" w14:textId="77777777" w:rsidTr="003616E8">
        <w:trPr>
          <w:trHeight w:val="843"/>
        </w:trPr>
        <w:tc>
          <w:tcPr>
            <w:tcW w:w="568" w:type="dxa"/>
            <w:vAlign w:val="center"/>
          </w:tcPr>
          <w:p w14:paraId="0B629F08" w14:textId="77777777" w:rsidR="000D24FD" w:rsidRPr="000D24FD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3616E8" w:rsidRPr="000D24FD" w14:paraId="60A92BE0" w14:textId="77777777" w:rsidTr="003616E8">
        <w:trPr>
          <w:trHeight w:val="843"/>
        </w:trPr>
        <w:tc>
          <w:tcPr>
            <w:tcW w:w="568" w:type="dxa"/>
            <w:vAlign w:val="center"/>
          </w:tcPr>
          <w:p w14:paraId="7BDDC275" w14:textId="77777777" w:rsidR="003616E8" w:rsidRPr="000D24FD" w:rsidRDefault="003616E8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579F7D8" w14:textId="77777777" w:rsidR="003616E8" w:rsidRPr="000D24FD" w:rsidRDefault="003616E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3325DE54" w14:textId="77777777" w:rsidR="003616E8" w:rsidRPr="000D24FD" w:rsidRDefault="003616E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1395" w14:textId="77777777" w:rsidR="003616E8" w:rsidRPr="000D24FD" w:rsidRDefault="003616E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1783" w14:textId="77777777" w:rsidR="003616E8" w:rsidRPr="000D24FD" w:rsidRDefault="003616E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FB5F" w14:textId="77777777" w:rsidR="003616E8" w:rsidRPr="000D24FD" w:rsidRDefault="003616E8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3616E8" w:rsidRPr="000D24FD" w14:paraId="2D7821FB" w14:textId="77777777" w:rsidTr="003616E8">
        <w:trPr>
          <w:trHeight w:val="843"/>
        </w:trPr>
        <w:tc>
          <w:tcPr>
            <w:tcW w:w="568" w:type="dxa"/>
            <w:vAlign w:val="center"/>
          </w:tcPr>
          <w:p w14:paraId="7AE4710F" w14:textId="77777777" w:rsidR="003616E8" w:rsidRDefault="003616E8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  <w:p w14:paraId="3700C71A" w14:textId="77777777" w:rsidR="003616E8" w:rsidRPr="000D24FD" w:rsidRDefault="003616E8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3E3112E" w14:textId="77777777" w:rsidR="003616E8" w:rsidRPr="000D24FD" w:rsidRDefault="003616E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916D84C" w14:textId="77777777" w:rsidR="003616E8" w:rsidRPr="000D24FD" w:rsidRDefault="003616E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C749321" w14:textId="77777777" w:rsidR="003616E8" w:rsidRPr="000D24FD" w:rsidRDefault="003616E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D49AE" w14:textId="77777777" w:rsidR="003616E8" w:rsidRPr="000D24FD" w:rsidRDefault="003616E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793D" w14:textId="77777777" w:rsidR="003616E8" w:rsidRPr="000D24FD" w:rsidRDefault="003616E8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21373F1F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3616E8">
        <w:rPr>
          <w:rFonts w:cstheme="minorHAnsi"/>
        </w:rPr>
        <w:t>roboty budowlane</w:t>
      </w:r>
      <w:r w:rsidRPr="000D24FD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B2A0A" w14:textId="77777777" w:rsidR="00B02F8C" w:rsidRDefault="00B02F8C" w:rsidP="00582CE9">
      <w:pPr>
        <w:spacing w:after="0"/>
      </w:pPr>
      <w:r>
        <w:separator/>
      </w:r>
    </w:p>
  </w:endnote>
  <w:endnote w:type="continuationSeparator" w:id="0">
    <w:p w14:paraId="328FBCF1" w14:textId="77777777" w:rsidR="00B02F8C" w:rsidRDefault="00B02F8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476262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02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BF101" w14:textId="77777777" w:rsidR="00B02F8C" w:rsidRDefault="00B02F8C" w:rsidP="00582CE9">
      <w:pPr>
        <w:spacing w:after="0"/>
      </w:pPr>
      <w:r>
        <w:separator/>
      </w:r>
    </w:p>
  </w:footnote>
  <w:footnote w:type="continuationSeparator" w:id="0">
    <w:p w14:paraId="0719F7C4" w14:textId="77777777" w:rsidR="00B02F8C" w:rsidRDefault="00B02F8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571F5A4" w:rsidR="00347E8D" w:rsidRPr="006B2C28" w:rsidRDefault="003616E8" w:rsidP="003616E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616E8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POST/DYS/OB/GZ/01517/2026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15FB288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15FB288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64790764">
    <w:abstractNumId w:val="17"/>
  </w:num>
  <w:num w:numId="2" w16cid:durableId="1997223351">
    <w:abstractNumId w:val="7"/>
  </w:num>
  <w:num w:numId="3" w16cid:durableId="1343359594">
    <w:abstractNumId w:val="12"/>
  </w:num>
  <w:num w:numId="4" w16cid:durableId="536503871">
    <w:abstractNumId w:val="19"/>
  </w:num>
  <w:num w:numId="5" w16cid:durableId="573048273">
    <w:abstractNumId w:val="17"/>
  </w:num>
  <w:num w:numId="6" w16cid:durableId="499731896">
    <w:abstractNumId w:val="17"/>
  </w:num>
  <w:num w:numId="7" w16cid:durableId="342366452">
    <w:abstractNumId w:val="3"/>
  </w:num>
  <w:num w:numId="8" w16cid:durableId="727342396">
    <w:abstractNumId w:val="26"/>
  </w:num>
  <w:num w:numId="9" w16cid:durableId="1776368746">
    <w:abstractNumId w:val="16"/>
  </w:num>
  <w:num w:numId="10" w16cid:durableId="1589149103">
    <w:abstractNumId w:val="4"/>
  </w:num>
  <w:num w:numId="11" w16cid:durableId="693850440">
    <w:abstractNumId w:val="13"/>
  </w:num>
  <w:num w:numId="12" w16cid:durableId="1924800916">
    <w:abstractNumId w:val="11"/>
  </w:num>
  <w:num w:numId="13" w16cid:durableId="622736750">
    <w:abstractNumId w:val="25"/>
  </w:num>
  <w:num w:numId="14" w16cid:durableId="1861118745">
    <w:abstractNumId w:val="21"/>
  </w:num>
  <w:num w:numId="15" w16cid:durableId="1890414108">
    <w:abstractNumId w:val="15"/>
  </w:num>
  <w:num w:numId="16" w16cid:durableId="1864323610">
    <w:abstractNumId w:val="9"/>
  </w:num>
  <w:num w:numId="17" w16cid:durableId="279341656">
    <w:abstractNumId w:val="5"/>
  </w:num>
  <w:num w:numId="18" w16cid:durableId="12662349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5064863">
    <w:abstractNumId w:val="0"/>
  </w:num>
  <w:num w:numId="20" w16cid:durableId="1317685758">
    <w:abstractNumId w:val="27"/>
  </w:num>
  <w:num w:numId="21" w16cid:durableId="2133210262">
    <w:abstractNumId w:val="1"/>
  </w:num>
  <w:num w:numId="22" w16cid:durableId="1797337190">
    <w:abstractNumId w:val="14"/>
  </w:num>
  <w:num w:numId="23" w16cid:durableId="1759910669">
    <w:abstractNumId w:val="10"/>
  </w:num>
  <w:num w:numId="24" w16cid:durableId="1391657571">
    <w:abstractNumId w:val="20"/>
  </w:num>
  <w:num w:numId="25" w16cid:durableId="2113938093">
    <w:abstractNumId w:val="24"/>
  </w:num>
  <w:num w:numId="26" w16cid:durableId="1207451440">
    <w:abstractNumId w:val="2"/>
  </w:num>
  <w:num w:numId="27" w16cid:durableId="1770463553">
    <w:abstractNumId w:val="23"/>
  </w:num>
  <w:num w:numId="28" w16cid:durableId="1836797250">
    <w:abstractNumId w:val="22"/>
  </w:num>
  <w:num w:numId="29" w16cid:durableId="4744447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320215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266E8"/>
    <w:rsid w:val="00347E8D"/>
    <w:rsid w:val="003616E8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2F8C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5E94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1517 - załącznik nr 7 - wykaz.docx</dmsv2BaseFileName>
    <dmsv2BaseDisplayName xmlns="http://schemas.microsoft.com/sharepoint/v3">1517 - załącznik nr 7 - wykaz</dmsv2BaseDisplayName>
    <dmsv2SWPP2ObjectNumber xmlns="http://schemas.microsoft.com/sharepoint/v3">POST/DYS/OB/GZ/01517/2026                         </dmsv2SWPP2ObjectNumber>
    <dmsv2SWPP2SumMD5 xmlns="http://schemas.microsoft.com/sharepoint/v3">2ce173da01271b7612fa3572429ab6ab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714805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25028777</dmsv2BaseClientSystemDocumentID>
    <dmsv2BaseModifiedByID xmlns="http://schemas.microsoft.com/sharepoint/v3">11500395</dmsv2BaseModifiedByID>
    <dmsv2BaseCreatedByID xmlns="http://schemas.microsoft.com/sharepoint/v3">11500395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FJ3FSM7XJ42E-1195302456-7561</_dlc_DocId>
    <_dlc_DocIdUrl xmlns="a19cb1c7-c5c7-46d4-85ae-d83685407bba">
      <Url>https://swpp2.dms.gkpge.pl/sites/43/_layouts/15/DocIdRedir.aspx?ID=FJ3FSM7XJ42E-1195302456-7561</Url>
      <Description>FJ3FSM7XJ42E-1195302456-7561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D1ABCC-CC6E-4DF0-85CC-B6F57F94F40D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0263A9-99FD-4A33-93DB-D4523DA9F91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22EECE7-EC02-4219-B4D2-72C70B908BE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66</TotalTime>
  <Pages>1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Zimnoch Piotr [PGE Dystr. O.Białystok]</cp:lastModifiedBy>
  <cp:revision>11</cp:revision>
  <cp:lastPrinted>2024-07-15T11:21:00Z</cp:lastPrinted>
  <dcterms:created xsi:type="dcterms:W3CDTF">2025-01-15T13:15:00Z</dcterms:created>
  <dcterms:modified xsi:type="dcterms:W3CDTF">2026-04-23T06:05:00Z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f13d1b1b-e5a6-4302-9335-bb9af1e3e464</vt:lpwstr>
  </property>
</Properties>
</file>